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3284B" w:rsidRDefault="0063284B" w:rsidP="00632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6328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84B" w:rsidRDefault="0063284B" w:rsidP="00564E3C">
      <w:pPr>
        <w:spacing w:after="0" w:line="240" w:lineRule="auto"/>
      </w:pPr>
      <w:r>
        <w:separator/>
      </w:r>
    </w:p>
  </w:endnote>
  <w:endnote w:type="continuationSeparator" w:id="0">
    <w:p w:rsidR="0063284B" w:rsidRDefault="006328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284B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84B" w:rsidRDefault="0063284B" w:rsidP="00564E3C">
      <w:pPr>
        <w:spacing w:after="0" w:line="240" w:lineRule="auto"/>
      </w:pPr>
      <w:r>
        <w:separator/>
      </w:r>
    </w:p>
  </w:footnote>
  <w:footnote w:type="continuationSeparator" w:id="0">
    <w:p w:rsidR="0063284B" w:rsidRDefault="006328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4B"/>
    <w:rsid w:val="00372DC6"/>
    <w:rsid w:val="00564E3C"/>
    <w:rsid w:val="0063284B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69210"/>
  <w15:chartTrackingRefBased/>
  <w15:docId w15:val="{EDC2EBC9-1438-4C91-89DB-F209D1E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2016-01-20T22:17:00Z</dcterms:created>
  <dcterms:modified xsi:type="dcterms:W3CDTF">2016-01-20T22:18:00Z</dcterms:modified>
</cp:coreProperties>
</file>